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sz w:val="36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2"/>
        </w:rPr>
        <w:t>业绩材料目录（</w:t>
      </w:r>
      <w:r>
        <w:rPr>
          <w:rFonts w:hint="eastAsia" w:ascii="黑体" w:hAnsi="黑体" w:eastAsia="黑体"/>
          <w:sz w:val="36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sz w:val="36"/>
          <w:szCs w:val="32"/>
        </w:rPr>
        <w:t>年度）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</w:p>
    <w:p>
      <w:pPr>
        <w:spacing w:line="520" w:lineRule="exact"/>
        <w:rPr>
          <w:rFonts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单位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  <w:r>
        <w:rPr>
          <w:rFonts w:hint="eastAsia" w:eastAsia="黑体"/>
          <w:sz w:val="30"/>
          <w:szCs w:val="30"/>
        </w:rPr>
        <w:t xml:space="preserve">  申报系列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tbl>
      <w:tblPr>
        <w:tblStyle w:val="6"/>
        <w:tblpPr w:leftFromText="180" w:rightFromText="180" w:vertAnchor="page" w:horzAnchor="margin" w:tblpY="4111"/>
        <w:tblOverlap w:val="never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94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序号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业绩材料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业绩标题：            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hint="eastAsia" w:ascii="仿宋" w:hAnsi="仿宋" w:eastAsia="仿宋"/>
                <w:sz w:val="44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业绩标题：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姓名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</w:t>
      </w:r>
      <w:r>
        <w:rPr>
          <w:rFonts w:hint="eastAsia" w:eastAsia="黑体"/>
          <w:sz w:val="30"/>
          <w:szCs w:val="30"/>
        </w:rPr>
        <w:t xml:space="preserve">  申报资格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p>
      <w:pPr>
        <w:spacing w:line="520" w:lineRule="exact"/>
        <w:jc w:val="left"/>
        <w:rPr>
          <w:rFonts w:hint="eastAsia" w:ascii="仿宋" w:hAnsi="仿宋" w:eastAsia="仿宋"/>
          <w:sz w:val="28"/>
          <w:szCs w:val="32"/>
        </w:rPr>
      </w:pPr>
      <w:r>
        <w:rPr>
          <w:rFonts w:hint="eastAsia" w:ascii="仿宋_GB2312" w:hAnsi="仿宋_GB2312" w:eastAsia="仿宋_GB2312"/>
          <w:sz w:val="28"/>
          <w:szCs w:val="32"/>
        </w:rPr>
        <w:t xml:space="preserve"> </w:t>
      </w:r>
      <w:r>
        <w:rPr>
          <w:rFonts w:hint="eastAsia" w:ascii="仿宋" w:hAnsi="仿宋" w:eastAsia="仿宋"/>
          <w:sz w:val="28"/>
          <w:szCs w:val="32"/>
        </w:rPr>
        <w:t>注：业绩材料按重要程度排列（与申报表中工作业绩填写顺序一致）    并装订成册，首页为《业绩材料目录》</w:t>
      </w:r>
    </w:p>
    <w:p>
      <w:pPr>
        <w:jc w:val="left"/>
        <w:rPr>
          <w:rFonts w:hint="eastAsia" w:ascii="仿宋_GB2312" w:hAnsi="仿宋_GB2312" w:eastAsia="仿宋_GB2312"/>
          <w:sz w:val="28"/>
          <w:szCs w:val="32"/>
        </w:rPr>
      </w:pPr>
    </w:p>
    <w:sectPr>
      <w:pgSz w:w="11906" w:h="16838"/>
      <w:pgMar w:top="1418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514EF"/>
    <w:multiLevelType w:val="multilevel"/>
    <w:tmpl w:val="750514EF"/>
    <w:lvl w:ilvl="0" w:tentative="0">
      <w:start w:val="1"/>
      <w:numFmt w:val="decimalEnclosedCircle"/>
      <w:lvlText w:val="%1"/>
      <w:lvlJc w:val="left"/>
      <w:pPr>
        <w:ind w:left="719" w:hanging="435"/>
      </w:pPr>
      <w:rPr>
        <w:rFonts w:hint="default"/>
        <w:sz w:val="3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E77BE"/>
    <w:rsid w:val="00293C5F"/>
    <w:rsid w:val="00324BD8"/>
    <w:rsid w:val="003D5BD7"/>
    <w:rsid w:val="00424F18"/>
    <w:rsid w:val="004B3FC6"/>
    <w:rsid w:val="00550DFB"/>
    <w:rsid w:val="005552D3"/>
    <w:rsid w:val="00855216"/>
    <w:rsid w:val="009B472D"/>
    <w:rsid w:val="00EA3F7D"/>
    <w:rsid w:val="00EC1590"/>
    <w:rsid w:val="00F45F75"/>
    <w:rsid w:val="45900E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6">
    <w:name w:val="Normal Table"/>
    <w:semiHidden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huazheng\Desktop\20180817&#36215;\&#20013;&#26519;&#38598;&#22242;-&#32844;&#31216;&#35780;&#23457;\2018&#32844;&#31216;&#35780;&#23457;&#36890;&#30693;&#26448;&#26009;&#65293;20180814&#25913;%20&#21457;&#24352;&#37096;&#38271;\2018&#32844;&#31216;&#35780;&#23457;&#36890;&#30693;&#26448;&#26009;&#65293;20180814&#25913;%20&#21457;&#24352;&#37096;&#38271;\&#20013;&#26519;&#20154;&#21147;&#36890;&#30693;6&#21495;%20&#20013;&#26519;&#38598;&#22242;2018&#24180;&#32844;&#31216;&#35780;&#23457;&#36890;&#30693;0827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54</Words>
  <Characters>310</Characters>
  <Lines>2</Lines>
  <Paragraphs>1</Paragraphs>
  <TotalTime>0</TotalTime>
  <ScaleCrop>false</ScaleCrop>
  <LinksUpToDate>false</LinksUpToDate>
  <CharactersWithSpaces>363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2012-02-24T08:20:00Z</dcterms:created>
  <dc:creator>zhangdong</dc:creator>
  <cp:lastModifiedBy>sunhuazheng</cp:lastModifiedBy>
  <dcterms:modified xsi:type="dcterms:W3CDTF">2018-08-27T01:14:43Z</dcterms:modified>
  <dc:title>证书（证件）名称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